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8E7DAB" w14:textId="21280AD7" w:rsidR="006B2F86" w:rsidRDefault="005D0044" w:rsidP="00E71FC3">
      <w:pPr>
        <w:pStyle w:val="NoSpacing"/>
      </w:pPr>
      <w:r>
        <w:rPr>
          <w:u w:val="single"/>
        </w:rPr>
        <w:t>Thomas SCOTTON</w:t>
      </w:r>
      <w:r>
        <w:t xml:space="preserve">   </w:t>
      </w:r>
      <w:proofErr w:type="gramStart"/>
      <w:r>
        <w:t xml:space="preserve">   (</w:t>
      </w:r>
      <w:proofErr w:type="gramEnd"/>
      <w:r>
        <w:t>fl.1483)</w:t>
      </w:r>
    </w:p>
    <w:p w14:paraId="18349C58" w14:textId="3E234816" w:rsidR="005D0044" w:rsidRDefault="005D0044" w:rsidP="00E71FC3">
      <w:pPr>
        <w:pStyle w:val="NoSpacing"/>
      </w:pPr>
      <w:r>
        <w:t>of York.</w:t>
      </w:r>
    </w:p>
    <w:p w14:paraId="6A914A29" w14:textId="62D6F364" w:rsidR="005D0044" w:rsidRDefault="005D0044" w:rsidP="00E71FC3">
      <w:pPr>
        <w:pStyle w:val="NoSpacing"/>
      </w:pPr>
    </w:p>
    <w:p w14:paraId="6B441DC4" w14:textId="2F36CB42" w:rsidR="005D0044" w:rsidRDefault="005D0044" w:rsidP="00E71FC3">
      <w:pPr>
        <w:pStyle w:val="NoSpacing"/>
      </w:pPr>
    </w:p>
    <w:p w14:paraId="642081E9" w14:textId="7AFC626C" w:rsidR="005D0044" w:rsidRDefault="005D0044" w:rsidP="00E71FC3">
      <w:pPr>
        <w:pStyle w:val="NoSpacing"/>
      </w:pPr>
      <w:r>
        <w:t>28 Aug.1483</w:t>
      </w:r>
      <w:r>
        <w:tab/>
        <w:t>He promised £5 towards the presents for Richard III and his wife, Anne.</w:t>
      </w:r>
    </w:p>
    <w:p w14:paraId="3F58CB3C" w14:textId="7D08260C" w:rsidR="005D0044" w:rsidRDefault="005D0044" w:rsidP="00E71FC3">
      <w:pPr>
        <w:pStyle w:val="NoSpacing"/>
      </w:pPr>
      <w:r>
        <w:tab/>
      </w:r>
      <w:r>
        <w:tab/>
        <w:t>(Y.R. p.167)</w:t>
      </w:r>
    </w:p>
    <w:p w14:paraId="3CA88CA0" w14:textId="2927B01E" w:rsidR="005D0044" w:rsidRDefault="005D0044" w:rsidP="00E71FC3">
      <w:pPr>
        <w:pStyle w:val="NoSpacing"/>
      </w:pPr>
    </w:p>
    <w:p w14:paraId="729C2824" w14:textId="6BBCE496" w:rsidR="005D0044" w:rsidRDefault="005D0044" w:rsidP="00E71FC3">
      <w:pPr>
        <w:pStyle w:val="NoSpacing"/>
      </w:pPr>
    </w:p>
    <w:p w14:paraId="489A43E8" w14:textId="7E7695D5" w:rsidR="005D0044" w:rsidRPr="005D0044" w:rsidRDefault="005D0044" w:rsidP="00E71FC3">
      <w:pPr>
        <w:pStyle w:val="NoSpacing"/>
      </w:pPr>
      <w:r>
        <w:t>8 June 2018</w:t>
      </w:r>
      <w:bookmarkStart w:id="0" w:name="_GoBack"/>
      <w:bookmarkEnd w:id="0"/>
    </w:p>
    <w:sectPr w:rsidR="005D0044" w:rsidRPr="005D004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6C9A4E" w14:textId="77777777" w:rsidR="005D0044" w:rsidRDefault="005D0044" w:rsidP="00E71FC3">
      <w:pPr>
        <w:spacing w:after="0" w:line="240" w:lineRule="auto"/>
      </w:pPr>
      <w:r>
        <w:separator/>
      </w:r>
    </w:p>
  </w:endnote>
  <w:endnote w:type="continuationSeparator" w:id="0">
    <w:p w14:paraId="3AA70E21" w14:textId="77777777" w:rsidR="005D0044" w:rsidRDefault="005D004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CCF02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77E9A1" w14:textId="77777777" w:rsidR="005D0044" w:rsidRDefault="005D0044" w:rsidP="00E71FC3">
      <w:pPr>
        <w:spacing w:after="0" w:line="240" w:lineRule="auto"/>
      </w:pPr>
      <w:r>
        <w:separator/>
      </w:r>
    </w:p>
  </w:footnote>
  <w:footnote w:type="continuationSeparator" w:id="0">
    <w:p w14:paraId="24B21576" w14:textId="77777777" w:rsidR="005D0044" w:rsidRDefault="005D004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0044"/>
    <w:rsid w:val="001A7C09"/>
    <w:rsid w:val="00577BD5"/>
    <w:rsid w:val="005D0044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6C36DA"/>
  <w15:chartTrackingRefBased/>
  <w15:docId w15:val="{92F074E8-35BD-4949-94D7-D383FC3F5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22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</cp:lastModifiedBy>
  <cp:revision>1</cp:revision>
  <dcterms:created xsi:type="dcterms:W3CDTF">2018-06-08T08:57:00Z</dcterms:created>
  <dcterms:modified xsi:type="dcterms:W3CDTF">2018-06-08T08:59:00Z</dcterms:modified>
</cp:coreProperties>
</file>